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16" w:rsidRPr="0036718F" w:rsidRDefault="00851916" w:rsidP="00880E74">
      <w:pPr>
        <w:jc w:val="center"/>
        <w:rPr>
          <w:b/>
        </w:rPr>
      </w:pPr>
      <w:r>
        <w:rPr>
          <w:b/>
        </w:rPr>
        <w:t>201..-201… EĞİTİM-ÖĞRETİM YILI ………………</w:t>
      </w:r>
      <w:r w:rsidRPr="0036718F">
        <w:rPr>
          <w:b/>
        </w:rPr>
        <w:t xml:space="preserve"> ORTAOKULU </w:t>
      </w:r>
      <w:r>
        <w:rPr>
          <w:b/>
        </w:rPr>
        <w:t xml:space="preserve"> SEÇMELİ BİLİM UYGULAMALARI</w:t>
      </w:r>
      <w:r w:rsidRPr="0036718F">
        <w:rPr>
          <w:b/>
        </w:rPr>
        <w:t xml:space="preserve"> DERSİ 7. SINIFLAR II.DÖNEM II.YAZILI </w:t>
      </w:r>
      <w:r>
        <w:rPr>
          <w:b/>
        </w:rPr>
        <w:t xml:space="preserve">    </w:t>
      </w:r>
      <w:r w:rsidRPr="0036718F">
        <w:rPr>
          <w:b/>
        </w:rPr>
        <w:t>SORULARI</w:t>
      </w:r>
      <w:r>
        <w:rPr>
          <w:b/>
        </w:rPr>
        <w:t xml:space="preserve">      B GRUBU</w:t>
      </w:r>
    </w:p>
    <w:p w:rsidR="00851916" w:rsidRPr="000B3615" w:rsidRDefault="00851916" w:rsidP="00880E74">
      <w:pPr>
        <w:rPr>
          <w:rFonts w:ascii="Tahoma" w:hAnsi="Tahoma" w:cs="Tahoma"/>
          <w:b/>
          <w:sz w:val="22"/>
          <w:szCs w:val="22"/>
        </w:rPr>
      </w:pPr>
      <w:r w:rsidRPr="000B3615">
        <w:rPr>
          <w:b/>
          <w:sz w:val="22"/>
          <w:szCs w:val="22"/>
        </w:rPr>
        <w:t>ADI SOYADI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                           </w:t>
      </w:r>
      <w:r>
        <w:rPr>
          <w:b/>
          <w:sz w:val="22"/>
          <w:szCs w:val="22"/>
        </w:rPr>
        <w:t xml:space="preserve">        </w:t>
      </w:r>
      <w:r w:rsidRPr="000B3615">
        <w:rPr>
          <w:b/>
          <w:sz w:val="22"/>
          <w:szCs w:val="22"/>
        </w:rPr>
        <w:t>SINIF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</w:t>
      </w:r>
      <w:r>
        <w:rPr>
          <w:b/>
          <w:sz w:val="22"/>
          <w:szCs w:val="22"/>
        </w:rPr>
        <w:t xml:space="preserve">            </w:t>
      </w:r>
      <w:r w:rsidRPr="000B3615">
        <w:rPr>
          <w:b/>
          <w:sz w:val="22"/>
          <w:szCs w:val="22"/>
        </w:rPr>
        <w:t xml:space="preserve">NO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02"/>
        <w:gridCol w:w="5444"/>
        <w:gridCol w:w="5274"/>
      </w:tblGrid>
      <w:tr w:rsidR="00851916" w:rsidTr="00757165">
        <w:tc>
          <w:tcPr>
            <w:tcW w:w="5203" w:type="dxa"/>
          </w:tcPr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1-Elektronların,çekirdeğin etrafında istedikleri gibi dolaşamadıklarını ,çekirdeğe belirli uzaklıklardaki katmalarda döndüğünü ileri süren bilim insanı aşağıdakilerden hangisidir?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 xml:space="preserve">A) J.Dalton                   B) J.J.Thomson   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C) E.Rutherford              D)  N.Bohr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pStyle w:val="Pa17"/>
              <w:jc w:val="both"/>
              <w:rPr>
                <w:rStyle w:val="A7"/>
                <w:rFonts w:ascii="Times New Roman" w:hAnsi="Times New Roman" w:cs="Times New Roman"/>
                <w:szCs w:val="20"/>
                <w:u w:val="single"/>
              </w:rPr>
            </w:pPr>
            <w:r w:rsidRPr="0075716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2- </w:t>
            </w:r>
            <w:r w:rsidRPr="00757165">
              <w:rPr>
                <w:rStyle w:val="A7"/>
                <w:rFonts w:ascii="Times New Roman" w:hAnsi="Times New Roman" w:cs="Times New Roman"/>
                <w:szCs w:val="20"/>
              </w:rPr>
              <w:t xml:space="preserve">Havanın açık ve bulutsuz olduğu günlerde </w:t>
            </w:r>
            <w:r w:rsidRPr="00757165">
              <w:rPr>
                <w:rStyle w:val="A7"/>
                <w:rFonts w:ascii="Times New Roman" w:hAnsi="Times New Roman" w:cs="Times New Roman"/>
                <w:szCs w:val="20"/>
                <w:u w:val="single"/>
              </w:rPr>
              <w:t>gökyüzü neden mavidir?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pStyle w:val="Pa1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57165">
              <w:rPr>
                <w:rStyle w:val="A7"/>
                <w:rFonts w:ascii="Times New Roman" w:hAnsi="Times New Roman" w:cs="Times New Roman"/>
                <w:szCs w:val="20"/>
              </w:rPr>
              <w:t xml:space="preserve">A)  </w:t>
            </w:r>
            <w:r w:rsidRPr="007571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Atmosferde güneş ışığının mavi renginin daha fazla saçılması. </w:t>
            </w:r>
          </w:p>
          <w:p w:rsidR="00851916" w:rsidRPr="00757165" w:rsidRDefault="00851916" w:rsidP="00757165">
            <w:pPr>
              <w:pStyle w:val="Pa1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57165">
              <w:rPr>
                <w:rStyle w:val="A7"/>
                <w:rFonts w:ascii="Times New Roman" w:hAnsi="Times New Roman" w:cs="Times New Roman"/>
                <w:szCs w:val="20"/>
              </w:rPr>
              <w:t xml:space="preserve">B)  </w:t>
            </w:r>
            <w:r w:rsidRPr="007571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Güneşten gelen ışığın mavi renginin atmosfer</w:t>
            </w:r>
            <w:r w:rsidRPr="007571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softHyphen/>
              <w:t xml:space="preserve">de soğurulması. </w:t>
            </w:r>
          </w:p>
          <w:p w:rsidR="00851916" w:rsidRPr="00757165" w:rsidRDefault="00851916" w:rsidP="00757165">
            <w:pPr>
              <w:pStyle w:val="Pa1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57165">
              <w:rPr>
                <w:rStyle w:val="A7"/>
                <w:rFonts w:ascii="Times New Roman" w:hAnsi="Times New Roman" w:cs="Times New Roman"/>
                <w:szCs w:val="20"/>
              </w:rPr>
              <w:t xml:space="preserve">C)  </w:t>
            </w:r>
            <w:r w:rsidRPr="0075716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Güneş ışığındaki tüm renklerin atmosferde soğurulması. 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318CD">
              <w:rPr>
                <w:rStyle w:val="A7"/>
                <w:szCs w:val="20"/>
              </w:rPr>
              <w:t xml:space="preserve">D)  </w:t>
            </w:r>
            <w:r w:rsidRPr="00757165">
              <w:rPr>
                <w:sz w:val="22"/>
                <w:szCs w:val="22"/>
              </w:rPr>
              <w:t>Atmosferi oluşturan gaz moleküllerinin renksiz olması.</w: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 w:rsidRPr="00757165">
              <w:rPr>
                <w:b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48.25pt;height:217.5pt;visibility:visible">
                  <v:imagedata r:id="rId5" o:title=""/>
                </v:shape>
              </w:pic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12-</w: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13-</w: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shape id="Resim 5" o:spid="_x0000_s1026" type="#_x0000_t75" style="position:absolute;margin-left:9.95pt;margin-top:18.85pt;width:160.9pt;height:156.55pt;z-index:251657216;visibility:visible;mso-position-horizontal-relative:margin;mso-position-vertical-relative:margin">
                  <v:imagedata r:id="rId6" o:title="" cropleft="3233f"/>
                  <w10:wrap type="square" anchorx="margin" anchory="margin"/>
                </v:shape>
              </w:pict>
            </w:r>
            <w:r>
              <w:rPr>
                <w:noProof/>
              </w:rPr>
              <w:pict>
                <v:shape id="Resim 1" o:spid="_x0000_s1027" type="#_x0000_t75" alt="image140" style="position:absolute;margin-left:-2.6pt;margin-top:-8.6pt;width:249.75pt;height:109.65pt;z-index:-251658240;visibility:visible">
                  <v:imagedata r:id="rId7" o:title=""/>
                </v:shape>
              </w:pict>
            </w: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 xml:space="preserve">14-        </w:t>
            </w:r>
            <w:r w:rsidRPr="00757165">
              <w:rPr>
                <w:b/>
                <w:sz w:val="22"/>
                <w:szCs w:val="22"/>
                <w:vertAlign w:val="subscript"/>
              </w:rPr>
              <w:t>19</w:t>
            </w:r>
            <w:r w:rsidRPr="00757165">
              <w:rPr>
                <w:b/>
                <w:sz w:val="22"/>
                <w:szCs w:val="22"/>
              </w:rPr>
              <w:t xml:space="preserve">K,  </w:t>
            </w:r>
            <w:r w:rsidRPr="00757165">
              <w:rPr>
                <w:b/>
                <w:sz w:val="22"/>
                <w:szCs w:val="22"/>
                <w:vertAlign w:val="subscript"/>
              </w:rPr>
              <w:t xml:space="preserve">17 </w:t>
            </w:r>
            <w:r w:rsidRPr="00757165">
              <w:rPr>
                <w:b/>
                <w:sz w:val="22"/>
                <w:szCs w:val="22"/>
              </w:rPr>
              <w:t xml:space="preserve">CI , </w:t>
            </w:r>
            <w:r w:rsidRPr="00757165">
              <w:rPr>
                <w:b/>
                <w:sz w:val="22"/>
                <w:szCs w:val="22"/>
                <w:vertAlign w:val="subscript"/>
              </w:rPr>
              <w:t>11</w:t>
            </w:r>
            <w:r w:rsidRPr="00757165">
              <w:rPr>
                <w:b/>
                <w:sz w:val="22"/>
                <w:szCs w:val="22"/>
              </w:rPr>
              <w:t xml:space="preserve">Na , </w:t>
            </w:r>
            <w:r w:rsidRPr="00757165">
              <w:rPr>
                <w:b/>
                <w:sz w:val="22"/>
                <w:szCs w:val="22"/>
                <w:vertAlign w:val="subscript"/>
              </w:rPr>
              <w:t>9</w:t>
            </w:r>
            <w:r w:rsidRPr="00757165">
              <w:rPr>
                <w:b/>
                <w:sz w:val="22"/>
                <w:szCs w:val="22"/>
              </w:rPr>
              <w:t>F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Atomlarından hangilerinin dağılımı üç katmanlıdır?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A )Na ve Cl     B )K ve Cl    C ) Na ve Cl    D ) Na ve K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ind w:left="284" w:right="-1188" w:hanging="1004"/>
              <w:rPr>
                <w:rFonts w:ascii="Comic Sans MS" w:hAnsi="Comic Sans MS"/>
                <w:b/>
                <w:sz w:val="18"/>
                <w:szCs w:val="18"/>
              </w:rPr>
            </w:pPr>
            <w:r w:rsidRPr="00757165">
              <w:rPr>
                <w:rFonts w:ascii="Comic Sans MS" w:hAnsi="Comic Sans MS"/>
                <w:b/>
                <w:sz w:val="18"/>
                <w:szCs w:val="18"/>
              </w:rPr>
              <w:t xml:space="preserve">) Aşağı 15-  aşağıdaki şekilde  ışık çok yoğun ortamdan az yoğun </w:t>
            </w:r>
          </w:p>
          <w:p w:rsidR="00851916" w:rsidRPr="00757165" w:rsidRDefault="00851916" w:rsidP="00757165">
            <w:pPr>
              <w:ind w:left="284" w:right="-1188" w:hanging="1004"/>
              <w:rPr>
                <w:rFonts w:ascii="Comic Sans MS" w:hAnsi="Comic Sans MS"/>
                <w:b/>
                <w:sz w:val="18"/>
                <w:szCs w:val="18"/>
              </w:rPr>
            </w:pPr>
            <w:r w:rsidRPr="00757165">
              <w:rPr>
                <w:rFonts w:ascii="Comic Sans MS" w:hAnsi="Comic Sans MS"/>
                <w:b/>
                <w:sz w:val="18"/>
                <w:szCs w:val="18"/>
              </w:rPr>
              <w:t>Ort    ortama geçtiğine göre kırılma açısı  olan A açısı kaç derece</w:t>
            </w:r>
          </w:p>
          <w:p w:rsidR="00851916" w:rsidRPr="00757165" w:rsidRDefault="00851916" w:rsidP="00757165">
            <w:pPr>
              <w:ind w:left="284" w:right="-1188" w:hanging="1004"/>
              <w:rPr>
                <w:rFonts w:ascii="Comic Sans MS" w:hAnsi="Comic Sans MS"/>
                <w:b/>
                <w:sz w:val="18"/>
                <w:szCs w:val="18"/>
              </w:rPr>
            </w:pPr>
            <w:r w:rsidRPr="00757165">
              <w:rPr>
                <w:rFonts w:ascii="Comic Sans MS" w:hAnsi="Comic Sans MS"/>
                <w:b/>
                <w:sz w:val="18"/>
                <w:szCs w:val="18"/>
              </w:rPr>
              <w:t xml:space="preserve">       olabilir</w:t>
            </w:r>
            <w:r w:rsidRPr="00757165">
              <w:rPr>
                <w:rFonts w:ascii="Comic Sans MS" w:hAnsi="Comic Sans MS"/>
                <w:sz w:val="18"/>
                <w:szCs w:val="18"/>
              </w:rPr>
              <w:t xml:space="preserve">?  </w:t>
            </w:r>
          </w:p>
          <w:p w:rsidR="00851916" w:rsidRPr="00757165" w:rsidRDefault="00851916" w:rsidP="00757165">
            <w:pPr>
              <w:tabs>
                <w:tab w:val="left" w:pos="3450"/>
              </w:tabs>
              <w:spacing w:line="276" w:lineRule="auto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noProof/>
              </w:rPr>
              <w:pict>
                <v:shape id="Resim 7" o:spid="_x0000_s1028" type="#_x0000_t75" style="position:absolute;margin-left:0;margin-top:2.1pt;width:101.55pt;height:50.35pt;z-index:-251657216;visibility:visible">
                  <v:imagedata r:id="rId8" o:title=""/>
                </v:shape>
              </w:pict>
            </w:r>
          </w:p>
          <w:p w:rsidR="00851916" w:rsidRPr="00757165" w:rsidRDefault="00851916" w:rsidP="00757165">
            <w:pPr>
              <w:tabs>
                <w:tab w:val="left" w:pos="3450"/>
              </w:tabs>
              <w:spacing w:line="276" w:lineRule="auto"/>
              <w:rPr>
                <w:rFonts w:ascii="Comic Sans MS" w:hAnsi="Comic Sans MS"/>
                <w:bCs/>
                <w:sz w:val="18"/>
                <w:szCs w:val="18"/>
              </w:rPr>
            </w:pPr>
          </w:p>
          <w:p w:rsidR="00851916" w:rsidRPr="00757165" w:rsidRDefault="00851916" w:rsidP="00757165">
            <w:pPr>
              <w:tabs>
                <w:tab w:val="left" w:pos="3450"/>
              </w:tabs>
              <w:spacing w:line="276" w:lineRule="auto"/>
              <w:rPr>
                <w:rFonts w:ascii="Comic Sans MS" w:hAnsi="Comic Sans MS"/>
                <w:bCs/>
                <w:sz w:val="18"/>
                <w:szCs w:val="18"/>
              </w:rPr>
            </w:pPr>
          </w:p>
          <w:p w:rsidR="00851916" w:rsidRPr="00757165" w:rsidRDefault="00851916" w:rsidP="00757165">
            <w:pPr>
              <w:tabs>
                <w:tab w:val="left" w:pos="3450"/>
              </w:tabs>
              <w:spacing w:line="276" w:lineRule="auto"/>
              <w:rPr>
                <w:rFonts w:ascii="Comic Sans MS" w:hAnsi="Comic Sans MS"/>
                <w:bCs/>
                <w:sz w:val="18"/>
                <w:szCs w:val="18"/>
              </w:rPr>
            </w:pPr>
          </w:p>
          <w:p w:rsidR="00851916" w:rsidRPr="00757165" w:rsidRDefault="00851916" w:rsidP="00757165">
            <w:pPr>
              <w:tabs>
                <w:tab w:val="left" w:pos="3450"/>
              </w:tabs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757165">
              <w:rPr>
                <w:rFonts w:ascii="Comic Sans MS" w:hAnsi="Comic Sans MS"/>
                <w:bCs/>
                <w:sz w:val="18"/>
                <w:szCs w:val="18"/>
              </w:rPr>
              <w:t xml:space="preserve">A) 20                  B) 25            </w:t>
            </w:r>
            <w:r w:rsidRPr="00757165">
              <w:rPr>
                <w:rFonts w:ascii="Comic Sans MS" w:hAnsi="Comic Sans MS"/>
                <w:sz w:val="18"/>
                <w:szCs w:val="18"/>
              </w:rPr>
              <w:t>C) 30                   D)35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ind w:left="284" w:right="-1188" w:hanging="1004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13-</w:t>
            </w:r>
            <w:r w:rsidRPr="00757165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373" w:type="dxa"/>
          </w:tcPr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 xml:space="preserve">4-Aşağıdaki tanecik modellerinden hangisi ya da hangileri bir </w:t>
            </w:r>
            <w:r w:rsidRPr="00757165">
              <w:rPr>
                <w:b/>
                <w:sz w:val="22"/>
                <w:szCs w:val="22"/>
                <w:u w:val="single"/>
              </w:rPr>
              <w:t>elemente aittir?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rFonts w:ascii="Comic Sans MS" w:hAnsi="Comic Sans MS" w:cs="Tahoma"/>
                <w:noProof/>
                <w:sz w:val="20"/>
                <w:szCs w:val="20"/>
              </w:rPr>
              <w:pict>
                <v:shape id="Resim 12" o:spid="_x0000_i1026" type="#_x0000_t75" alt="tara0055" style="width:261.75pt;height:62.25pt;visibility:visible">
                  <v:imagedata r:id="rId9" o:title=""/>
                </v:shape>
              </w:pic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A)Yalnız I      B)Yalnız III      C)II ve III    D)I,II ve III</w:t>
            </w: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</w:rPr>
              <w:pict>
                <v:group id="_x0000_s1029" style="position:absolute;left:0;text-align:left;margin-left:15.75pt;margin-top:6.15pt;width:58.55pt;height:39pt;z-index:251661312" coordorigin="537,13604" coordsize="1991,900">
                  <v:oval id="_x0000_s1030" style="position:absolute;left:1406;top:13604;width:1122;height:900"/>
                  <v:oval id="_x0000_s1031" style="position:absolute;left:1548;top:13828;width:85;height:413" fillcolor="silver">
                    <v:fill opacity="19661f"/>
                    <o:lock v:ext="edit" aspectratio="t"/>
                  </v:oval>
                  <v:line id="_x0000_s1032" style="position:absolute;rotation:-374463fd;flip:y" from="614,13828" to="1549,14008"/>
                  <v:line id="_x0000_s1033" style="position:absolute;rotation:565037fd" from="580,14112" to="1589,14113">
                    <o:lock v:ext="edit" aspectratio="t"/>
                  </v:line>
                  <v:line id="_x0000_s1034" style="position:absolute" from="1582,13872" to="2030,14016">
                    <o:lock v:ext="edit" aspectratio="t"/>
                  </v:line>
                  <v:line id="_x0000_s1035" style="position:absolute;rotation:-1102880fd;flip:y" from="1615,14063" to="1989,14243"/>
                  <v:line id="_x0000_s1036" style="position:absolute;rotation:565037fd" from="580,14112" to="1589,14113">
                    <o:lock v:ext="edit" aspectratio="t"/>
                  </v:line>
                  <v:line id="_x0000_s1037" style="position:absolute;rotation:-1102880fd;flip:y" from="1615,14063" to="1989,14243"/>
                  <v:rect id="_x0000_s1038" style="position:absolute;left:537;top:13909;width:74;height:180" fillcolor="silver">
                    <v:fill opacity="23593f"/>
                  </v:rect>
                  <v:rect id="_x0000_s1039" style="position:absolute;left:2025;top:13973;width:74;height:180" fillcolor="silver">
                    <v:fill opacity="23593f"/>
                  </v:rect>
                </v:group>
              </w:pict>
            </w: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 xml:space="preserve">5- </w:t>
            </w: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Şekildeki göz kusurunu düzeltmek için hangisi kullanılmalıdır?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>
              <w:rPr>
                <w:noProof/>
              </w:rPr>
              <w:pict>
                <v:group id="_x0000_s1040" style="position:absolute;left:0;text-align:left;margin-left:15.75pt;margin-top:1.05pt;width:217.25pt;height:45.45pt;z-index:251662336" coordorigin="6268,1455" coordsize="4345,909">
                  <v:line id="_x0000_s1041" style="position:absolute" from="6268,1464" to="6268,2364">
                    <v:stroke startarrow="block" endarrow="block"/>
                  </v:line>
                  <v:oval id="_x0000_s1042" style="position:absolute;left:7616;top:1464;width:130;height:900" fillcolor="silver">
                    <v:fill opacity="21627f"/>
                  </v:oval>
                  <v:group id="_x0000_s1043" style="position:absolute;left:9113;top:1455;width:147;height:909" coordorigin="1967,15215" coordsize="147,909">
                    <v:group id="_x0000_s1044" style="position:absolute;left:1967;top:15215;width:147;height:80" coordorigin="1967,15215" coordsize="246,134">
                      <o:lock v:ext="edit" aspectratio="t"/>
                      <v:line id="_x0000_s1045" style="position:absolute" from="1967,15224" to="2097,15349" strokeweight="1pt">
                        <o:lock v:ext="edit" aspectratio="t"/>
                      </v:line>
                      <v:line id="_x0000_s1046" style="position:absolute;rotation:-6225068fd" from="2086,15217" to="2216,15342" strokeweight="1pt">
                        <o:lock v:ext="edit" aspectratio="t"/>
                      </v:line>
                    </v:group>
                    <v:group id="_x0000_s1047" style="position:absolute;left:1967;top:16044;width:147;height:80;rotation:-11586402fd" coordorigin="1967,15215" coordsize="246,134">
                      <o:lock v:ext="edit" aspectratio="t"/>
                      <v:line id="_x0000_s1048" style="position:absolute" from="1967,15224" to="2097,15349" strokeweight="1pt">
                        <o:lock v:ext="edit" aspectratio="t"/>
                      </v:line>
                      <v:line id="_x0000_s1049" style="position:absolute;rotation:-6225068fd" from="2086,15217" to="2216,15342" strokeweight="1pt">
                        <o:lock v:ext="edit" aspectratio="t"/>
                      </v:line>
                    </v:group>
                    <v:line id="_x0000_s1050" style="position:absolute" from="2044,15257" to="2045,16045" strokeweight="1pt">
                      <o:lock v:ext="edit" aspectratio="t"/>
                    </v:line>
                  </v:group>
                  <v:shapetype id="_x0000_t184" coordsize="21600,21600" o:spt="184" adj="10800" path="m21600,qx,10800,21600,21600wa@0@10@6@11,21600,21600,21600,xe">
                    <v:stroke joinstyle="miter"/>
                    <v:formulas>
                      <v:f eqn="val #0"/>
                      <v:f eqn="sum 21600 0 #0"/>
                      <v:f eqn="prod #0 #0 @1"/>
                      <v:f eqn="prod 21600 21600 @1"/>
                      <v:f eqn="prod @3 2 1"/>
                      <v:f eqn="sum @4 0 @2"/>
                      <v:f eqn="sum @5 0 #0"/>
                      <v:f eqn="prod @5 1 2"/>
                      <v:f eqn="sum @7 0 #0"/>
                      <v:f eqn="prod @8 1 2"/>
                      <v:f eqn="sum 10800 0 @9"/>
                      <v:f eqn="sum @9 10800 0"/>
                      <v:f eqn="prod #0 9598 32768"/>
                      <v:f eqn="sum 21600 0 @12"/>
                      <v:f eqn="ellipse @13 21600 10800"/>
                      <v:f eqn="sum 10800 0 @14"/>
                      <v:f eqn="sum @14 10800 0"/>
                    </v:formulas>
                    <v:path o:connecttype="custom" o:connectlocs="21600,0;0,10800;21600,21600;@0,10800" o:connectangles="270,180,90,0" textboxrect="@12,@15,@0,@16"/>
                    <v:handles>
                      <v:h position="#0,center" xrange="0,18900"/>
                    </v:handles>
                  </v:shapetype>
                  <v:shape id="_x0000_s1051" type="#_x0000_t184" style="position:absolute;left:10426;top:1464;width:187;height:900;rotation:180" fillcolor="silver">
                    <v:fill opacity="20972f"/>
                  </v:shape>
                </v:group>
              </w:pict>
            </w: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A)</w:t>
            </w:r>
            <w:r w:rsidRPr="00757165">
              <w:rPr>
                <w:b/>
                <w:sz w:val="22"/>
                <w:szCs w:val="22"/>
              </w:rPr>
              <w:tab/>
            </w:r>
            <w:r w:rsidRPr="00757165">
              <w:rPr>
                <w:b/>
                <w:sz w:val="22"/>
                <w:szCs w:val="22"/>
              </w:rPr>
              <w:tab/>
              <w:t>B).</w:t>
            </w:r>
            <w:r w:rsidRPr="00757165">
              <w:rPr>
                <w:b/>
                <w:sz w:val="22"/>
                <w:szCs w:val="22"/>
              </w:rPr>
              <w:tab/>
            </w:r>
            <w:r w:rsidRPr="00757165">
              <w:rPr>
                <w:b/>
                <w:sz w:val="22"/>
                <w:szCs w:val="22"/>
              </w:rPr>
              <w:tab/>
              <w:t>C)</w:t>
            </w:r>
            <w:r w:rsidRPr="00757165">
              <w:rPr>
                <w:b/>
                <w:sz w:val="22"/>
                <w:szCs w:val="22"/>
              </w:rPr>
              <w:tab/>
            </w:r>
            <w:r w:rsidRPr="00757165">
              <w:rPr>
                <w:b/>
                <w:sz w:val="22"/>
                <w:szCs w:val="22"/>
              </w:rPr>
              <w:tab/>
              <w:t>D)</w: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6-C</w:t>
            </w:r>
            <w:r w:rsidRPr="00757165">
              <w:rPr>
                <w:b/>
                <w:sz w:val="22"/>
                <w:szCs w:val="22"/>
                <w:vertAlign w:val="subscript"/>
              </w:rPr>
              <w:t>6</w:t>
            </w:r>
            <w:r w:rsidRPr="00757165">
              <w:rPr>
                <w:b/>
                <w:sz w:val="22"/>
                <w:szCs w:val="22"/>
              </w:rPr>
              <w:t>H</w:t>
            </w:r>
            <w:r w:rsidRPr="00757165">
              <w:rPr>
                <w:b/>
                <w:sz w:val="22"/>
                <w:szCs w:val="22"/>
                <w:vertAlign w:val="subscript"/>
              </w:rPr>
              <w:t>12</w:t>
            </w:r>
            <w:r w:rsidRPr="00757165">
              <w:rPr>
                <w:b/>
                <w:sz w:val="22"/>
                <w:szCs w:val="22"/>
              </w:rPr>
              <w:t>O</w:t>
            </w:r>
            <w:r w:rsidRPr="00757165">
              <w:rPr>
                <w:b/>
                <w:sz w:val="22"/>
                <w:szCs w:val="22"/>
                <w:vertAlign w:val="subscript"/>
              </w:rPr>
              <w:t>6</w:t>
            </w:r>
            <w:r w:rsidRPr="00757165">
              <w:rPr>
                <w:b/>
                <w:sz w:val="22"/>
                <w:szCs w:val="22"/>
                <w:u w:val="single"/>
                <w:vertAlign w:val="subscript"/>
              </w:rPr>
              <w:t xml:space="preserve"> </w:t>
            </w:r>
            <w:r w:rsidRPr="00757165">
              <w:rPr>
                <w:b/>
                <w:sz w:val="22"/>
                <w:szCs w:val="22"/>
                <w:u w:val="single"/>
              </w:rPr>
              <w:t>’</w:t>
            </w:r>
            <w:r w:rsidRPr="00757165">
              <w:rPr>
                <w:b/>
                <w:sz w:val="22"/>
                <w:szCs w:val="22"/>
              </w:rPr>
              <w:t xml:space="preserve">  formülü ile yazılan bileşik ile ilgili aşağıdaki bilgilerden hangisi </w:t>
            </w:r>
            <w:r w:rsidRPr="00757165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</w:rPr>
            </w:pPr>
            <w:r w:rsidRPr="00757165">
              <w:rPr>
                <w:rFonts w:ascii="Times New Roman" w:hAnsi="Times New Roman"/>
              </w:rPr>
              <w:t>A)  Bileşiğin adı basit şekerdir.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</w:rPr>
            </w:pPr>
            <w:r w:rsidRPr="00757165">
              <w:rPr>
                <w:rFonts w:ascii="Times New Roman" w:hAnsi="Times New Roman"/>
              </w:rPr>
              <w:t>B)  3 farklı çeşit atom içerir.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</w:rPr>
            </w:pPr>
            <w:r w:rsidRPr="00757165">
              <w:rPr>
                <w:rFonts w:ascii="Times New Roman" w:hAnsi="Times New Roman"/>
              </w:rPr>
              <w:t xml:space="preserve">C)  Bileşikteki ‘H’ atomları sayısı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757165">
                <w:rPr>
                  <w:rFonts w:ascii="Times New Roman" w:hAnsi="Times New Roman"/>
                </w:rPr>
                <w:t>12’</w:t>
              </w:r>
            </w:smartTag>
            <w:r w:rsidRPr="00757165">
              <w:rPr>
                <w:rFonts w:ascii="Times New Roman" w:hAnsi="Times New Roman"/>
              </w:rPr>
              <w:t xml:space="preserve"> dir.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</w:rPr>
            </w:pPr>
            <w:r w:rsidRPr="00757165">
              <w:rPr>
                <w:rFonts w:ascii="Times New Roman" w:hAnsi="Times New Roman"/>
              </w:rPr>
              <w:t>D)  Bileşikteki toplam atom sayısı ‘20’ dir.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51916" w:rsidRPr="00757165" w:rsidRDefault="00851916" w:rsidP="00757165">
            <w:pPr>
              <w:ind w:right="72"/>
              <w:jc w:val="both"/>
              <w:rPr>
                <w:b/>
                <w:sz w:val="22"/>
                <w:szCs w:val="22"/>
                <w:u w:val="single"/>
              </w:rPr>
            </w:pPr>
            <w:r w:rsidRPr="00757165">
              <w:rPr>
                <w:b/>
                <w:sz w:val="22"/>
                <w:szCs w:val="22"/>
              </w:rPr>
              <w:t xml:space="preserve">7--Aşağıdakilerden hangisi hem karışımlar hem de bileşikler için </w:t>
            </w:r>
            <w:r w:rsidRPr="00757165">
              <w:rPr>
                <w:b/>
                <w:sz w:val="22"/>
                <w:szCs w:val="22"/>
                <w:u w:val="single"/>
              </w:rPr>
              <w:t>ortak bir özelliktir?</w:t>
            </w:r>
          </w:p>
          <w:p w:rsidR="00851916" w:rsidRPr="00757165" w:rsidRDefault="00851916" w:rsidP="00757165">
            <w:pPr>
              <w:ind w:right="72"/>
              <w:rPr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A</w:t>
            </w:r>
            <w:r w:rsidRPr="00757165">
              <w:rPr>
                <w:sz w:val="22"/>
                <w:szCs w:val="22"/>
              </w:rPr>
              <w:t>)  Saf madde olmaları</w:t>
            </w:r>
          </w:p>
          <w:p w:rsidR="00851916" w:rsidRPr="00757165" w:rsidRDefault="00851916" w:rsidP="00757165">
            <w:pPr>
              <w:ind w:right="72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B)  En az iki maddeden oluşmaları</w:t>
            </w:r>
          </w:p>
          <w:p w:rsidR="00851916" w:rsidRPr="00757165" w:rsidRDefault="00851916" w:rsidP="00757165">
            <w:pPr>
              <w:ind w:right="72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C)  Formüllerle gösterilmeleri</w:t>
            </w:r>
          </w:p>
          <w:p w:rsidR="00851916" w:rsidRPr="00757165" w:rsidRDefault="00851916" w:rsidP="00757165">
            <w:pPr>
              <w:ind w:right="72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D)  Maddelerin özelliklerini kaybetmeleri</w:t>
            </w:r>
          </w:p>
          <w:p w:rsidR="00851916" w:rsidRPr="00757165" w:rsidRDefault="00851916" w:rsidP="00757165">
            <w:pPr>
              <w:ind w:right="72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757165">
              <w:rPr>
                <w:b/>
                <w:sz w:val="22"/>
                <w:szCs w:val="22"/>
              </w:rPr>
              <w:t xml:space="preserve">Ya  8-Yaz    </w:t>
            </w:r>
            <w:r w:rsidRPr="00757165">
              <w:rPr>
                <w:rFonts w:ascii="Arial" w:hAnsi="Arial" w:cs="Arial"/>
                <w:b/>
                <w:sz w:val="20"/>
                <w:szCs w:val="20"/>
              </w:rPr>
              <w:t xml:space="preserve"> aylarında sıcaktan daha az etkilenmek için hangi </w:t>
            </w: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757165">
              <w:rPr>
                <w:rFonts w:ascii="Arial" w:hAnsi="Arial" w:cs="Arial"/>
                <w:b/>
                <w:sz w:val="20"/>
                <w:szCs w:val="20"/>
              </w:rPr>
              <w:t xml:space="preserve">        renk giysileri tercih etmek daha mantıklıdır?</w:t>
            </w:r>
            <w:r w:rsidRPr="007571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7165">
              <w:rPr>
                <w:b/>
                <w:sz w:val="20"/>
                <w:szCs w:val="20"/>
              </w:rPr>
              <w:br/>
              <w:t xml:space="preserve">  </w:t>
            </w:r>
            <w:r w:rsidRPr="00757165">
              <w:rPr>
                <w:sz w:val="20"/>
                <w:szCs w:val="20"/>
              </w:rPr>
              <w:t>A) Beyaz</w:t>
            </w:r>
            <w:r w:rsidRPr="00757165">
              <w:rPr>
                <w:sz w:val="20"/>
                <w:szCs w:val="20"/>
              </w:rPr>
              <w:tab/>
              <w:t xml:space="preserve">                   B) Kahverengi     </w:t>
            </w:r>
            <w:r w:rsidRPr="00757165">
              <w:rPr>
                <w:sz w:val="20"/>
                <w:szCs w:val="20"/>
              </w:rPr>
              <w:tab/>
            </w:r>
          </w:p>
          <w:p w:rsidR="00851916" w:rsidRPr="00757165" w:rsidRDefault="00851916" w:rsidP="00757165">
            <w:pPr>
              <w:tabs>
                <w:tab w:val="left" w:pos="2880"/>
              </w:tabs>
              <w:rPr>
                <w:sz w:val="20"/>
                <w:szCs w:val="20"/>
              </w:rPr>
            </w:pPr>
            <w:r w:rsidRPr="00757165">
              <w:rPr>
                <w:sz w:val="20"/>
                <w:szCs w:val="20"/>
              </w:rPr>
              <w:t xml:space="preserve">  C) Siyah                               D) Mor</w:t>
            </w:r>
          </w:p>
          <w:p w:rsidR="00851916" w:rsidRPr="00757165" w:rsidRDefault="00851916" w:rsidP="00757165">
            <w:pPr>
              <w:ind w:right="72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ind w:right="72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pStyle w:val="ListParagraph"/>
              <w:ind w:left="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757165">
              <w:rPr>
                <w:b/>
              </w:rPr>
              <w:t>16-</w:t>
            </w:r>
            <w:r w:rsidRPr="00757165">
              <w:rPr>
                <w:rFonts w:ascii="Comic Sans MS" w:hAnsi="Comic Sans MS"/>
                <w:b/>
                <w:sz w:val="18"/>
                <w:szCs w:val="18"/>
              </w:rPr>
              <w:t xml:space="preserve"> Balık bir gölde su içinde yüzmektedir; Kuş ise balığın    bulunduğu     gölün  üzerindeki hava ortamında uçmaktadır.</w:t>
            </w:r>
          </w:p>
          <w:p w:rsidR="00851916" w:rsidRPr="00757165" w:rsidRDefault="00851916" w:rsidP="00757165">
            <w:pPr>
              <w:ind w:right="-1188"/>
              <w:rPr>
                <w:rFonts w:ascii="Comic Sans MS" w:hAnsi="Comic Sans MS"/>
                <w:b/>
                <w:sz w:val="18"/>
                <w:szCs w:val="18"/>
              </w:rPr>
            </w:pPr>
            <w:r w:rsidRPr="00757165">
              <w:rPr>
                <w:rFonts w:ascii="Comic Sans MS" w:hAnsi="Comic Sans MS"/>
                <w:b/>
                <w:sz w:val="18"/>
                <w:szCs w:val="18"/>
              </w:rPr>
              <w:t xml:space="preserve">Balık ve kuş bulundukları konumlarına göre birbirlerini </w:t>
            </w:r>
          </w:p>
          <w:p w:rsidR="00851916" w:rsidRPr="00757165" w:rsidRDefault="00851916" w:rsidP="00757165">
            <w:pPr>
              <w:ind w:right="-1188"/>
              <w:rPr>
                <w:rFonts w:ascii="Comic Sans MS" w:hAnsi="Comic Sans MS"/>
                <w:b/>
                <w:sz w:val="18"/>
                <w:szCs w:val="18"/>
              </w:rPr>
            </w:pPr>
            <w:r w:rsidRPr="00757165">
              <w:rPr>
                <w:rFonts w:ascii="Comic Sans MS" w:hAnsi="Comic Sans MS"/>
                <w:b/>
                <w:sz w:val="18"/>
                <w:szCs w:val="18"/>
              </w:rPr>
              <w:t>nerede görürler?</w:t>
            </w:r>
          </w:p>
          <w:p w:rsidR="00851916" w:rsidRPr="00757165" w:rsidRDefault="00851916" w:rsidP="00757165">
            <w:pPr>
              <w:ind w:right="-1188"/>
              <w:rPr>
                <w:rFonts w:ascii="Comic Sans MS" w:hAnsi="Comic Sans MS"/>
                <w:sz w:val="18"/>
                <w:szCs w:val="18"/>
                <w:u w:val="single"/>
              </w:rPr>
            </w:pPr>
            <w:r w:rsidRPr="00757165">
              <w:rPr>
                <w:rFonts w:ascii="Comic Sans MS" w:hAnsi="Comic Sans MS"/>
                <w:sz w:val="18"/>
                <w:szCs w:val="18"/>
                <w:u w:val="single"/>
              </w:rPr>
              <w:t xml:space="preserve">         </w:t>
            </w:r>
            <w:r w:rsidRPr="00757165">
              <w:rPr>
                <w:rFonts w:ascii="Comic Sans MS" w:hAnsi="Comic Sans MS"/>
                <w:b/>
                <w:sz w:val="18"/>
                <w:szCs w:val="18"/>
                <w:u w:val="single"/>
              </w:rPr>
              <w:t>KUŞ BALIĞI</w:t>
            </w:r>
            <w:r w:rsidRPr="00757165">
              <w:rPr>
                <w:rFonts w:ascii="Comic Sans MS" w:hAnsi="Comic Sans MS"/>
                <w:sz w:val="18"/>
                <w:szCs w:val="18"/>
                <w:u w:val="single"/>
              </w:rPr>
              <w:t xml:space="preserve">                    </w:t>
            </w:r>
            <w:r w:rsidRPr="00757165">
              <w:rPr>
                <w:rFonts w:ascii="Comic Sans MS" w:hAnsi="Comic Sans MS"/>
                <w:b/>
                <w:sz w:val="18"/>
                <w:szCs w:val="18"/>
                <w:u w:val="single"/>
              </w:rPr>
              <w:t>BALIK KUŞU</w:t>
            </w:r>
          </w:p>
          <w:p w:rsidR="00851916" w:rsidRPr="00757165" w:rsidRDefault="00851916" w:rsidP="00757165">
            <w:pPr>
              <w:numPr>
                <w:ilvl w:val="0"/>
                <w:numId w:val="2"/>
              </w:numPr>
              <w:ind w:right="-1188"/>
              <w:rPr>
                <w:rFonts w:ascii="Comic Sans MS" w:hAnsi="Comic Sans MS"/>
                <w:sz w:val="18"/>
                <w:szCs w:val="18"/>
              </w:rPr>
            </w:pPr>
            <w:r w:rsidRPr="00757165">
              <w:rPr>
                <w:rFonts w:ascii="Comic Sans MS" w:hAnsi="Comic Sans MS"/>
                <w:sz w:val="18"/>
                <w:szCs w:val="18"/>
              </w:rPr>
              <w:t>Daha yakında                Daha uzakta</w:t>
            </w:r>
          </w:p>
          <w:p w:rsidR="00851916" w:rsidRPr="00757165" w:rsidRDefault="00851916" w:rsidP="00757165">
            <w:pPr>
              <w:numPr>
                <w:ilvl w:val="0"/>
                <w:numId w:val="2"/>
              </w:numPr>
              <w:ind w:right="-1188"/>
              <w:rPr>
                <w:rFonts w:ascii="Comic Sans MS" w:hAnsi="Comic Sans MS"/>
                <w:sz w:val="18"/>
                <w:szCs w:val="18"/>
              </w:rPr>
            </w:pPr>
            <w:r w:rsidRPr="00757165">
              <w:rPr>
                <w:rFonts w:ascii="Comic Sans MS" w:hAnsi="Comic Sans MS"/>
                <w:sz w:val="18"/>
                <w:szCs w:val="18"/>
              </w:rPr>
              <w:t>Daha derinde                 Daha aşağıda</w:t>
            </w:r>
          </w:p>
          <w:p w:rsidR="00851916" w:rsidRPr="00757165" w:rsidRDefault="00851916" w:rsidP="00757165">
            <w:pPr>
              <w:numPr>
                <w:ilvl w:val="0"/>
                <w:numId w:val="2"/>
              </w:numPr>
              <w:ind w:right="-1188"/>
              <w:rPr>
                <w:rFonts w:ascii="Comic Sans MS" w:hAnsi="Comic Sans MS"/>
                <w:sz w:val="18"/>
                <w:szCs w:val="18"/>
              </w:rPr>
            </w:pPr>
            <w:r w:rsidRPr="00757165">
              <w:rPr>
                <w:rFonts w:ascii="Comic Sans MS" w:hAnsi="Comic Sans MS"/>
                <w:sz w:val="18"/>
                <w:szCs w:val="18"/>
              </w:rPr>
              <w:t>Aynı derinlikte              Aynı Yükseklikte</w:t>
            </w:r>
          </w:p>
          <w:p w:rsidR="00851916" w:rsidRPr="00757165" w:rsidRDefault="00851916" w:rsidP="00757165">
            <w:pPr>
              <w:numPr>
                <w:ilvl w:val="0"/>
                <w:numId w:val="2"/>
              </w:numPr>
              <w:ind w:right="-1188"/>
              <w:rPr>
                <w:rFonts w:ascii="Comic Sans MS" w:hAnsi="Comic Sans MS"/>
                <w:sz w:val="18"/>
                <w:szCs w:val="18"/>
              </w:rPr>
            </w:pPr>
            <w:r w:rsidRPr="00757165">
              <w:rPr>
                <w:rFonts w:ascii="Comic Sans MS" w:hAnsi="Comic Sans MS"/>
                <w:sz w:val="18"/>
                <w:szCs w:val="18"/>
              </w:rPr>
              <w:t>Daha yakında                 Daha yakında</w:t>
            </w:r>
          </w:p>
          <w:p w:rsidR="00851916" w:rsidRPr="00757165" w:rsidRDefault="00851916" w:rsidP="00757165">
            <w:pPr>
              <w:ind w:right="72"/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757165">
              <w:rPr>
                <w:rFonts w:ascii="Arial" w:hAnsi="Arial" w:cs="Arial"/>
                <w:b/>
                <w:sz w:val="20"/>
                <w:szCs w:val="20"/>
              </w:rPr>
              <w:t>17-</w:t>
            </w:r>
            <w:r w:rsidRPr="00757165">
              <w:rPr>
                <w:b/>
                <w:sz w:val="22"/>
                <w:szCs w:val="22"/>
              </w:rPr>
              <w:t xml:space="preserve"> Eşit miktarlarda su bulunan kaplara aşağıdaki koşullarda eşit miktarlarda şeker konuyor. </w:t>
            </w:r>
            <w:r w:rsidRPr="00757165">
              <w:rPr>
                <w:b/>
                <w:bCs/>
                <w:sz w:val="22"/>
                <w:szCs w:val="22"/>
              </w:rPr>
              <w:t xml:space="preserve">Bunlardan hangisinde </w:t>
            </w:r>
            <w:r w:rsidRPr="00757165">
              <w:rPr>
                <w:b/>
                <w:bCs/>
                <w:sz w:val="22"/>
                <w:szCs w:val="22"/>
                <w:u w:val="single"/>
              </w:rPr>
              <w:t>çözünme en</w:t>
            </w:r>
            <w:r w:rsidRPr="00757165">
              <w:rPr>
                <w:b/>
                <w:sz w:val="22"/>
                <w:szCs w:val="22"/>
                <w:u w:val="single"/>
              </w:rPr>
              <w:t xml:space="preserve"> </w:t>
            </w:r>
            <w:r w:rsidRPr="00757165">
              <w:rPr>
                <w:b/>
                <w:bCs/>
                <w:sz w:val="22"/>
                <w:szCs w:val="22"/>
                <w:u w:val="single"/>
              </w:rPr>
              <w:t>hızlıdır?</w:t>
            </w:r>
          </w:p>
          <w:p w:rsidR="00851916" w:rsidRPr="00757165" w:rsidRDefault="00851916" w:rsidP="00757165">
            <w:pPr>
              <w:jc w:val="both"/>
              <w:rPr>
                <w:b/>
                <w:bCs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Resim 22" o:spid="_x0000_s1052" type="#_x0000_t75" alt="çöz" style="position:absolute;margin-left:0;margin-top:1.2pt;width:228.7pt;height:83.45pt;z-index:-251656192;visibility:visible">
                  <v:imagedata r:id="rId10" o:title=""/>
                </v:shape>
              </w:pict>
            </w:r>
          </w:p>
          <w:p w:rsidR="00851916" w:rsidRPr="00757165" w:rsidRDefault="00851916" w:rsidP="00757165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jc w:val="both"/>
              <w:rPr>
                <w:bCs/>
                <w:sz w:val="20"/>
                <w:szCs w:val="20"/>
              </w:rPr>
            </w:pPr>
            <w:r w:rsidRPr="00757165">
              <w:rPr>
                <w:rFonts w:ascii="Comic Sans MS" w:hAnsi="Comic Sans MS"/>
                <w:sz w:val="18"/>
                <w:szCs w:val="18"/>
              </w:rPr>
              <w:t xml:space="preserve">  18-</w:t>
            </w:r>
            <w:r w:rsidRPr="007571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7165">
              <w:rPr>
                <w:bCs/>
                <w:sz w:val="20"/>
                <w:szCs w:val="20"/>
              </w:rPr>
              <w:t xml:space="preserve"> Yeşil bitki → Çekirge → Fare → Kartal</w:t>
            </w:r>
          </w:p>
          <w:p w:rsidR="00851916" w:rsidRPr="00757165" w:rsidRDefault="00851916" w:rsidP="00757165">
            <w:pPr>
              <w:jc w:val="both"/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Yukarıdaki besin zincirinde, iklimsel değişimlerden dolayı yeşil bitki sayısı hızla azalmaktadır. Bu duruma göre, aşağıdakilerden hangisi söylenemez?</w:t>
            </w:r>
          </w:p>
          <w:p w:rsidR="00851916" w:rsidRPr="00757165" w:rsidRDefault="00851916" w:rsidP="00757165">
            <w:pPr>
              <w:jc w:val="both"/>
              <w:rPr>
                <w:bCs/>
                <w:sz w:val="20"/>
                <w:szCs w:val="20"/>
              </w:rPr>
            </w:pPr>
          </w:p>
          <w:p w:rsidR="00851916" w:rsidRPr="00757165" w:rsidRDefault="00851916" w:rsidP="00757165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Çekirge sayısının azalması</w:t>
            </w:r>
          </w:p>
          <w:p w:rsidR="00851916" w:rsidRPr="00757165" w:rsidRDefault="00851916" w:rsidP="00757165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Fare sayısının azalması</w:t>
            </w:r>
          </w:p>
          <w:p w:rsidR="00851916" w:rsidRPr="00757165" w:rsidRDefault="00851916" w:rsidP="00757165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Kartal sayısının azalması</w:t>
            </w:r>
          </w:p>
          <w:p w:rsidR="00851916" w:rsidRPr="00757165" w:rsidRDefault="00851916" w:rsidP="00757165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Çekirge sayısının artması</w:t>
            </w:r>
          </w:p>
          <w:p w:rsidR="00851916" w:rsidRPr="00757165" w:rsidRDefault="00851916" w:rsidP="00757165">
            <w:pPr>
              <w:ind w:left="720"/>
              <w:jc w:val="both"/>
              <w:rPr>
                <w:bCs/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19-          H</w:t>
            </w:r>
            <w:r w:rsidRPr="00757165">
              <w:rPr>
                <w:b/>
                <w:sz w:val="22"/>
                <w:szCs w:val="22"/>
                <w:vertAlign w:val="subscript"/>
              </w:rPr>
              <w:t>2,</w:t>
            </w:r>
            <w:r w:rsidRPr="00757165">
              <w:rPr>
                <w:b/>
                <w:sz w:val="22"/>
                <w:szCs w:val="22"/>
              </w:rPr>
              <w:t xml:space="preserve"> ,NH</w:t>
            </w:r>
            <w:r w:rsidRPr="00757165">
              <w:rPr>
                <w:b/>
                <w:sz w:val="22"/>
                <w:szCs w:val="22"/>
                <w:vertAlign w:val="subscript"/>
              </w:rPr>
              <w:t>3</w:t>
            </w:r>
            <w:r w:rsidRPr="00757165">
              <w:rPr>
                <w:b/>
                <w:sz w:val="22"/>
                <w:szCs w:val="22"/>
              </w:rPr>
              <w:t xml:space="preserve">  ,SO</w:t>
            </w:r>
            <w:r w:rsidRPr="00757165">
              <w:rPr>
                <w:b/>
                <w:sz w:val="22"/>
                <w:szCs w:val="22"/>
                <w:vertAlign w:val="subscript"/>
              </w:rPr>
              <w:t>2</w:t>
            </w:r>
            <w:r w:rsidRPr="00757165">
              <w:rPr>
                <w:b/>
                <w:sz w:val="22"/>
                <w:szCs w:val="22"/>
              </w:rPr>
              <w:t xml:space="preserve"> ,O</w:t>
            </w:r>
            <w:r w:rsidRPr="00757165">
              <w:rPr>
                <w:b/>
                <w:sz w:val="22"/>
                <w:szCs w:val="22"/>
                <w:vertAlign w:val="subscript"/>
              </w:rPr>
              <w:t xml:space="preserve">2     </w:t>
            </w:r>
            <w:r w:rsidRPr="00757165">
              <w:rPr>
                <w:sz w:val="22"/>
                <w:szCs w:val="22"/>
              </w:rPr>
              <w:t xml:space="preserve">  verilenlerden kaç tanesi bileşiktir?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 xml:space="preserve">         A)1         B) 2          C) 3          D)4</w:t>
            </w: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sz w:val="20"/>
                <w:szCs w:val="20"/>
              </w:rPr>
            </w:pPr>
            <w:r w:rsidRPr="00757165">
              <w:rPr>
                <w:rFonts w:ascii="Arial" w:hAnsi="Arial" w:cs="Arial"/>
                <w:b/>
                <w:sz w:val="20"/>
                <w:szCs w:val="20"/>
              </w:rPr>
              <w:t>ya Not</w:t>
            </w:r>
            <w:r w:rsidRPr="0075716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57165">
              <w:rPr>
                <w:sz w:val="22"/>
                <w:szCs w:val="22"/>
              </w:rPr>
              <w:t xml:space="preserve"> Her soru ‘5’ puandır. Başarılar dileriz…</w:t>
            </w: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  <w:r w:rsidRPr="007571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1916" w:rsidRPr="00757165" w:rsidRDefault="00851916" w:rsidP="00757165">
            <w:pPr>
              <w:ind w:right="-1188" w:hanging="360"/>
              <w:rPr>
                <w:b/>
                <w:sz w:val="22"/>
                <w:szCs w:val="22"/>
              </w:rPr>
            </w:pPr>
            <w:r w:rsidRPr="0075716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344" w:type="dxa"/>
          </w:tcPr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9-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noProof/>
                <w:sz w:val="22"/>
                <w:szCs w:val="22"/>
              </w:rPr>
              <w:pict>
                <v:shape id="Resim 36" o:spid="_x0000_i1027" type="#_x0000_t75" style="width:114.75pt;height:51pt;visibility:visible">
                  <v:imagedata r:id="rId11" o:title=""/>
                </v:shape>
              </w:pic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Belirli renklerdeki ışığı geçirip,diğer renkleri soğuran cisimlere ‘ışık filtreleri’ denir.Buna göre; şekilde gösterildiği gibi kırmızı ve yeşil renkte iki filtrenin arkasında duran bir çocuk,kendisine gönderilen beyaz ışığı hangi renkte görür</w:t>
            </w:r>
            <w:r w:rsidRPr="00757165">
              <w:rPr>
                <w:b/>
                <w:sz w:val="22"/>
                <w:szCs w:val="22"/>
              </w:rPr>
              <w:t>?</w: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A) Beyaz           B) Siyah          C) Sarı            D) Mavi</w:t>
            </w: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10</w:t>
            </w:r>
            <w:r w:rsidRPr="00757165">
              <w:rPr>
                <w:sz w:val="22"/>
                <w:szCs w:val="22"/>
              </w:rPr>
              <w:t>-</w:t>
            </w:r>
            <w:r w:rsidRPr="00757165">
              <w:rPr>
                <w:bCs/>
                <w:sz w:val="22"/>
                <w:szCs w:val="22"/>
              </w:rPr>
              <w:t xml:space="preserve"> Çayı çok şekerli olan Yusuf çayını içebilmesi için şekerli çay çözeltisini seyreltmesi lazım. Bunun için aşağıdakilerden hangisini </w:t>
            </w:r>
            <w:r w:rsidRPr="00757165">
              <w:rPr>
                <w:bCs/>
                <w:sz w:val="22"/>
                <w:szCs w:val="22"/>
                <w:u w:val="single"/>
              </w:rPr>
              <w:t>yapması gerekir?</w:t>
            </w:r>
          </w:p>
          <w:p w:rsidR="00851916" w:rsidRPr="00757165" w:rsidRDefault="00851916" w:rsidP="00757165">
            <w:pPr>
              <w:spacing w:line="276" w:lineRule="auto"/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A) Çaya şeker eklemek           B) Çayın yarısını boşaltmak</w:t>
            </w:r>
          </w:p>
          <w:p w:rsidR="00851916" w:rsidRPr="00757165" w:rsidRDefault="00851916" w:rsidP="00757165">
            <w:pPr>
              <w:rPr>
                <w:bCs/>
                <w:sz w:val="20"/>
                <w:szCs w:val="20"/>
              </w:rPr>
            </w:pPr>
            <w:r w:rsidRPr="00757165">
              <w:rPr>
                <w:bCs/>
                <w:sz w:val="20"/>
                <w:szCs w:val="20"/>
              </w:rPr>
              <w:t>C) Çayı ısıtmak</w:t>
            </w:r>
            <w:r w:rsidRPr="00757165">
              <w:rPr>
                <w:bCs/>
                <w:sz w:val="20"/>
                <w:szCs w:val="20"/>
              </w:rPr>
              <w:tab/>
              <w:t xml:space="preserve">                      D)  Çaya su eklemek</w:t>
            </w: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pStyle w:val="NoSpacing"/>
              <w:jc w:val="both"/>
              <w:rPr>
                <w:rFonts w:ascii="Times New Roman" w:hAnsi="Times New Roman"/>
              </w:rPr>
            </w:pPr>
            <w:r w:rsidRPr="00757165">
              <w:rPr>
                <w:rFonts w:ascii="Times New Roman" w:hAnsi="Times New Roman"/>
                <w:b/>
              </w:rPr>
              <w:t>11-</w:t>
            </w:r>
            <w:r w:rsidRPr="00757165">
              <w:rPr>
                <w:rFonts w:ascii="Times New Roman" w:hAnsi="Times New Roman"/>
              </w:rPr>
              <w:t xml:space="preserve">Aşağıda bazı çözeltiler verilmiştir.Bu çözeltilerden hangisi elektriği  </w:t>
            </w:r>
            <w:r w:rsidRPr="00757165">
              <w:rPr>
                <w:rFonts w:ascii="Times New Roman" w:hAnsi="Times New Roman"/>
                <w:u w:val="single"/>
              </w:rPr>
              <w:t>en iyi iletir?</w:t>
            </w:r>
          </w:p>
          <w:p w:rsidR="00851916" w:rsidRPr="00757165" w:rsidRDefault="00851916" w:rsidP="00757165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B)                             </w:t>
            </w:r>
          </w:p>
          <w:p w:rsidR="00851916" w:rsidRPr="00757165" w:rsidRDefault="00851916" w:rsidP="00757165">
            <w:pPr>
              <w:pStyle w:val="NoSpacing"/>
              <w:ind w:left="36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3" type="#_x0000_t8" style="position:absolute;left:0;text-align:left;margin-left:96.55pt;margin-top:.15pt;width:79.5pt;height:44.3pt;z-index:-251663360"/>
              </w:pict>
            </w:r>
            <w:r>
              <w:rPr>
                <w:noProof/>
              </w:rPr>
              <w:pict>
                <v:shape id="_x0000_s1054" type="#_x0000_t8" style="position:absolute;left:0;text-align:left;margin-left:1.3pt;margin-top:.15pt;width:63pt;height:39.05pt;z-index:-251662336"/>
              </w:pict>
            </w: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>1 lt su                                         1 lt su</w:t>
            </w:r>
          </w:p>
          <w:p w:rsidR="00851916" w:rsidRPr="00757165" w:rsidRDefault="00851916" w:rsidP="00757165">
            <w:pPr>
              <w:pStyle w:val="NoSpacing"/>
              <w:tabs>
                <w:tab w:val="left" w:pos="399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 xml:space="preserve">        1  gr tuz                                 100 gr şeker</w:t>
            </w: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 xml:space="preserve">              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C) </w:t>
            </w: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ab/>
              <w:t xml:space="preserve">                            D)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 id="_x0000_s1055" type="#_x0000_t8" style="position:absolute;margin-left:101.8pt;margin-top:1.25pt;width:63pt;height:39.05pt;z-index:-251661312"/>
              </w:pict>
            </w:r>
            <w:r>
              <w:rPr>
                <w:noProof/>
              </w:rPr>
              <w:pict>
                <v:shape id="_x0000_s1056" type="#_x0000_t8" style="position:absolute;margin-left:13.3pt;margin-top:1.25pt;width:63pt;height:39.05pt;z-index:-251660288"/>
              </w:pict>
            </w: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 xml:space="preserve">              1 lt su                                  1 lt su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  <w:r w:rsidRPr="00757165">
              <w:rPr>
                <w:rFonts w:ascii="Times New Roman" w:hAnsi="Times New Roman"/>
                <w:b/>
                <w:sz w:val="16"/>
                <w:szCs w:val="16"/>
              </w:rPr>
              <w:t xml:space="preserve">             10 gr tuz                           10 gr şeker</w:t>
            </w: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pStyle w:val="NoSpacing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20-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b/>
                <w:sz w:val="22"/>
                <w:szCs w:val="22"/>
              </w:rPr>
              <w:t>I-</w:t>
            </w:r>
            <w:r w:rsidRPr="00757165">
              <w:rPr>
                <w:sz w:val="22"/>
                <w:szCs w:val="22"/>
              </w:rPr>
              <w:t>Belli bir bölgede yaşayan aynı türün bireylerinin oluşturduğu topluluktur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II-Bir canlının doğal olarak yaşayıp ürediği yerdir.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III-Belli bir bölgede bulunan canlı ,cansız varlıkların tümüdür.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Yukarıdaki tanımları yapan kavramların numaralarla eşleştirilmesi aşağıdaki seçeneklerden hangisinde doğru verilmiştir.?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 xml:space="preserve">             I                        II                        III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A)     Habitat            popülasyon          Ekosistem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B)     popülasyon       Habitat              Ekosistem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C))   popülasyon         Tür                    Habitat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  <w:r w:rsidRPr="00757165">
              <w:rPr>
                <w:sz w:val="22"/>
                <w:szCs w:val="22"/>
              </w:rPr>
              <w:t>D)   Tür                     Habitat            Populasyon</w:t>
            </w:r>
          </w:p>
          <w:p w:rsidR="00851916" w:rsidRPr="00757165" w:rsidRDefault="00851916" w:rsidP="00757165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2"/>
              <w:gridCol w:w="561"/>
              <w:gridCol w:w="561"/>
              <w:gridCol w:w="561"/>
              <w:gridCol w:w="561"/>
            </w:tblGrid>
            <w:tr w:rsidR="00851916" w:rsidRPr="00861D3C" w:rsidTr="002821D2">
              <w:tc>
                <w:tcPr>
                  <w:tcW w:w="27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CEVAP ANAHTARI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851916" w:rsidRPr="00861D3C" w:rsidTr="002821D2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20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1916" w:rsidRPr="00861D3C" w:rsidRDefault="00851916" w:rsidP="00757165">
                  <w:pPr>
                    <w:framePr w:hSpace="141" w:wrap="around" w:vAnchor="text" w:hAnchor="text" w:y="1"/>
                    <w:suppressOverlap/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</w:tbl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ind w:right="-1188" w:hanging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  <w:p w:rsidR="00851916" w:rsidRPr="00757165" w:rsidRDefault="00851916" w:rsidP="00757165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</w:tr>
      <w:tr w:rsidR="00851916" w:rsidTr="00757165">
        <w:tc>
          <w:tcPr>
            <w:tcW w:w="5203" w:type="dxa"/>
          </w:tcPr>
          <w:p w:rsidR="00851916" w:rsidRPr="00757165" w:rsidRDefault="00851916" w:rsidP="00757165">
            <w:pPr>
              <w:rPr>
                <w:sz w:val="22"/>
                <w:szCs w:val="22"/>
              </w:rPr>
            </w:pPr>
          </w:p>
        </w:tc>
        <w:tc>
          <w:tcPr>
            <w:tcW w:w="5373" w:type="dxa"/>
          </w:tcPr>
          <w:p w:rsidR="00851916" w:rsidRPr="00757165" w:rsidRDefault="00851916" w:rsidP="0075716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44" w:type="dxa"/>
          </w:tcPr>
          <w:p w:rsidR="00851916" w:rsidRPr="00757165" w:rsidRDefault="00851916" w:rsidP="00757165">
            <w:pPr>
              <w:rPr>
                <w:b/>
                <w:sz w:val="22"/>
                <w:szCs w:val="22"/>
              </w:rPr>
            </w:pPr>
          </w:p>
        </w:tc>
      </w:tr>
    </w:tbl>
    <w:p w:rsidR="00851916" w:rsidRPr="00E410CE" w:rsidRDefault="00851916" w:rsidP="00AB6190">
      <w:pPr>
        <w:rPr>
          <w:b/>
        </w:rPr>
      </w:pPr>
    </w:p>
    <w:sectPr w:rsidR="00851916" w:rsidRPr="00E410CE" w:rsidSect="00880E7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135F0"/>
    <w:multiLevelType w:val="hybridMultilevel"/>
    <w:tmpl w:val="6714F776"/>
    <w:lvl w:ilvl="0" w:tplc="B6FA06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CE4549"/>
    <w:multiLevelType w:val="hybridMultilevel"/>
    <w:tmpl w:val="272879CA"/>
    <w:lvl w:ilvl="0" w:tplc="A93611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0E74"/>
    <w:rsid w:val="000167F6"/>
    <w:rsid w:val="0007654E"/>
    <w:rsid w:val="00084B85"/>
    <w:rsid w:val="000B3615"/>
    <w:rsid w:val="000D7DAA"/>
    <w:rsid w:val="00133798"/>
    <w:rsid w:val="00146F75"/>
    <w:rsid w:val="00181061"/>
    <w:rsid w:val="00207982"/>
    <w:rsid w:val="00221822"/>
    <w:rsid w:val="00222D86"/>
    <w:rsid w:val="002821D2"/>
    <w:rsid w:val="002C7850"/>
    <w:rsid w:val="0036718F"/>
    <w:rsid w:val="00386742"/>
    <w:rsid w:val="00423FE0"/>
    <w:rsid w:val="0044393E"/>
    <w:rsid w:val="004557B0"/>
    <w:rsid w:val="0056460A"/>
    <w:rsid w:val="005B5AA6"/>
    <w:rsid w:val="00660147"/>
    <w:rsid w:val="007318CD"/>
    <w:rsid w:val="00757165"/>
    <w:rsid w:val="00780B02"/>
    <w:rsid w:val="00785319"/>
    <w:rsid w:val="00851916"/>
    <w:rsid w:val="00861D3C"/>
    <w:rsid w:val="00880E74"/>
    <w:rsid w:val="00A233BF"/>
    <w:rsid w:val="00A262CB"/>
    <w:rsid w:val="00A45D2F"/>
    <w:rsid w:val="00AA6526"/>
    <w:rsid w:val="00AB6190"/>
    <w:rsid w:val="00B515AE"/>
    <w:rsid w:val="00B86D25"/>
    <w:rsid w:val="00C476B8"/>
    <w:rsid w:val="00C56B96"/>
    <w:rsid w:val="00C7147A"/>
    <w:rsid w:val="00C7515E"/>
    <w:rsid w:val="00C7570F"/>
    <w:rsid w:val="00E07198"/>
    <w:rsid w:val="00E410CE"/>
    <w:rsid w:val="00E82CD4"/>
    <w:rsid w:val="00EF7D94"/>
    <w:rsid w:val="00F72848"/>
    <w:rsid w:val="00FF7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E7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80E7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7">
    <w:name w:val="Pa17"/>
    <w:basedOn w:val="Normal"/>
    <w:next w:val="Normal"/>
    <w:uiPriority w:val="99"/>
    <w:rsid w:val="00880E7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7">
    <w:name w:val="A7"/>
    <w:uiPriority w:val="99"/>
    <w:rsid w:val="00880E74"/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880E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0E74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E410CE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5B5AA6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7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3</Pages>
  <Words>780</Words>
  <Characters>4451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HÜSEYİN</dc:creator>
  <cp:keywords/>
  <dc:description/>
  <cp:lastModifiedBy>fatih</cp:lastModifiedBy>
  <cp:revision>23</cp:revision>
  <dcterms:created xsi:type="dcterms:W3CDTF">2015-04-15T20:04:00Z</dcterms:created>
  <dcterms:modified xsi:type="dcterms:W3CDTF">2015-05-24T09:37:00Z</dcterms:modified>
</cp:coreProperties>
</file>